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F0CC9" w14:textId="77777777" w:rsidR="006D1DE2" w:rsidRDefault="006D1DE2" w:rsidP="006D1DE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4301-0007/2023</w:t>
      </w:r>
    </w:p>
    <w:p w14:paraId="1A0A419B" w14:textId="77777777" w:rsidR="006D1DE2" w:rsidRDefault="006D1DE2" w:rsidP="006D1DE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2023-115</w:t>
      </w:r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0"/>
      <w:bookmarkEnd w:id="1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0F3E1E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A192F"/>
    <w:rsid w:val="001A63A0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07568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1DE2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425067-0A89-45C7-B527-2A08CF1DF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http://purl.org/dc/dcmitype/"/>
    <ds:schemaRef ds:uri="6a4cc071-bd85-44c5-acc7-68a9b922d49c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15149E5-58CF-4ECD-84B4-83737B943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178</TotalTime>
  <Pages>1</Pages>
  <Words>128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14</cp:revision>
  <cp:lastPrinted>2023-02-24T09:55:00Z</cp:lastPrinted>
  <dcterms:created xsi:type="dcterms:W3CDTF">2015-02-19T08:08:00Z</dcterms:created>
  <dcterms:modified xsi:type="dcterms:W3CDTF">2023-02-24T10:45:00Z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